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KRH-BT-2026-007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KRH Gehrden Umbau ZNA - Abbrucharbeiten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Abbrucharbeiten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